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611A9" w14:textId="15915C2A" w:rsidR="00BA00AB" w:rsidRDefault="001140F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Margaret RUSSELL</w:t>
      </w:r>
      <w:r>
        <w:rPr>
          <w:rFonts w:ascii="Times New Roman" w:hAnsi="Times New Roman" w:cs="Times New Roman"/>
          <w:sz w:val="24"/>
          <w:szCs w:val="24"/>
        </w:rPr>
        <w:t xml:space="preserve">     (d.1496)</w:t>
      </w:r>
    </w:p>
    <w:p w14:paraId="04896831" w14:textId="238F72F0" w:rsidR="001140FC" w:rsidRDefault="001140F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Bootham, York. Widow.</w:t>
      </w:r>
    </w:p>
    <w:p w14:paraId="51392299" w14:textId="17F13761" w:rsidR="001140FC" w:rsidRDefault="001140F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E63804" w14:textId="69FFB8A2" w:rsidR="001140FC" w:rsidRDefault="001140F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5B0E20" w14:textId="10E11F99" w:rsidR="001140FC" w:rsidRDefault="001140F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Mar.1496</w:t>
      </w:r>
      <w:r>
        <w:rPr>
          <w:rFonts w:ascii="Times New Roman" w:hAnsi="Times New Roman" w:cs="Times New Roman"/>
          <w:sz w:val="24"/>
          <w:szCs w:val="24"/>
        </w:rPr>
        <w:tab/>
        <w:t>She made her Will.    (W.Y.R. p.142)</w:t>
      </w:r>
    </w:p>
    <w:p w14:paraId="2785EBA1" w14:textId="577C2279" w:rsidR="001140FC" w:rsidRDefault="001140F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Apr.</w:t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50434DA1" w14:textId="4105F2E1" w:rsidR="001140FC" w:rsidRDefault="001140F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436FF7" w14:textId="622B227B" w:rsidR="001140FC" w:rsidRDefault="001140F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D6BB07" w14:textId="7468A99B" w:rsidR="001140FC" w:rsidRPr="001140FC" w:rsidRDefault="001140F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December 2021</w:t>
      </w:r>
    </w:p>
    <w:sectPr w:rsidR="001140FC" w:rsidRPr="001140F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712E0" w14:textId="77777777" w:rsidR="001140FC" w:rsidRDefault="001140FC" w:rsidP="009139A6">
      <w:r>
        <w:separator/>
      </w:r>
    </w:p>
  </w:endnote>
  <w:endnote w:type="continuationSeparator" w:id="0">
    <w:p w14:paraId="638CBBB3" w14:textId="77777777" w:rsidR="001140FC" w:rsidRDefault="001140F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926D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83E4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8D46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08924" w14:textId="77777777" w:rsidR="001140FC" w:rsidRDefault="001140FC" w:rsidP="009139A6">
      <w:r>
        <w:separator/>
      </w:r>
    </w:p>
  </w:footnote>
  <w:footnote w:type="continuationSeparator" w:id="0">
    <w:p w14:paraId="0EBF816A" w14:textId="77777777" w:rsidR="001140FC" w:rsidRDefault="001140F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BBE8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AB3D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4C03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0FC"/>
    <w:rsid w:val="000666E0"/>
    <w:rsid w:val="001140FC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D65CE"/>
  <w15:chartTrackingRefBased/>
  <w15:docId w15:val="{6A886394-6A34-4CD1-8304-6DBB1C38E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2021-12-03T07:47:00Z</dcterms:created>
  <dcterms:modified xsi:type="dcterms:W3CDTF">2021-12-03T07:50:00Z</dcterms:modified>
</cp:coreProperties>
</file>